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89F41" w14:textId="77777777" w:rsidR="00E17B60" w:rsidRDefault="00E17B60" w:rsidP="00E17B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BAXTER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0B723EF5" w14:textId="77777777" w:rsidR="00E17B60" w:rsidRDefault="00E17B60" w:rsidP="00E17B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E5F547" w14:textId="77777777" w:rsidR="00E17B60" w:rsidRDefault="00E17B60" w:rsidP="00E17B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FF6814" w14:textId="77777777" w:rsidR="00E17B60" w:rsidRDefault="00E17B60" w:rsidP="00E17B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custody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Baptist, Bridgenorth,</w:t>
      </w:r>
    </w:p>
    <w:p w14:paraId="2948A574" w14:textId="77777777" w:rsidR="00E17B60" w:rsidRDefault="00E17B60" w:rsidP="00E17B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Shropshire.     (C.P.R.  1422-29 p.58)</w:t>
      </w:r>
    </w:p>
    <w:p w14:paraId="630012FA" w14:textId="77777777" w:rsidR="00E17B60" w:rsidRDefault="00E17B60" w:rsidP="00E17B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E4F7BC" w14:textId="77777777" w:rsidR="00E17B60" w:rsidRDefault="00E17B60" w:rsidP="00E17B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00A4E4" w14:textId="77777777" w:rsidR="00E17B60" w:rsidRDefault="00E17B60" w:rsidP="00E17B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058E8A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0F54C" w14:textId="77777777" w:rsidR="00E17B60" w:rsidRDefault="00E17B60" w:rsidP="009139A6">
      <w:r>
        <w:separator/>
      </w:r>
    </w:p>
  </w:endnote>
  <w:endnote w:type="continuationSeparator" w:id="0">
    <w:p w14:paraId="04871D57" w14:textId="77777777" w:rsidR="00E17B60" w:rsidRDefault="00E17B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4B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6B0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7E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379DA" w14:textId="77777777" w:rsidR="00E17B60" w:rsidRDefault="00E17B60" w:rsidP="009139A6">
      <w:r>
        <w:separator/>
      </w:r>
    </w:p>
  </w:footnote>
  <w:footnote w:type="continuationSeparator" w:id="0">
    <w:p w14:paraId="6FD51EAD" w14:textId="77777777" w:rsidR="00E17B60" w:rsidRDefault="00E17B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DE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EA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5B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B6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17B6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0AA6E"/>
  <w15:chartTrackingRefBased/>
  <w15:docId w15:val="{BBFAA0F1-1283-4F4E-94D7-14C5255EE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2021-05-01T18:38:00Z</dcterms:created>
  <dcterms:modified xsi:type="dcterms:W3CDTF">2021-05-01T18:38:00Z</dcterms:modified>
</cp:coreProperties>
</file>